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Chesterfield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Chesterfield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Chesterfield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Chesterfield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Chesterfield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Chesterfield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47.8% </w:t>
      </w:r>
      <w:r w:rsidRPr="004747BF">
        <w:rPr>
          <w:rFonts w:ascii="Libre Franklin Light" w:eastAsia="Times New Roman" w:hAnsi="Libre Franklin Light" w:cs="Calibri Light"/>
        </w:rPr>
        <w:t xml:space="preserve">of those respondents classified as PGSI 8+ in Chesterfield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Chesterfield is estimated to be </w:t>
      </w:r>
      <w:r w:rsidRPr="00773DF7">
        <w:rPr>
          <w:rFonts w:ascii="Libre Franklin Light" w:eastAsia="Times New Roman" w:hAnsi="Libre Franklin Light" w:cs="Calibri Light"/>
          <w:b/>
          <w:bCs/>
          <w:color w:val="C45911" w:themeColor="accent2" w:themeShade="BF"/>
        </w:rPr>
        <w:t xml:space="preserve">£1,862,563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Chesterfield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Chesterfield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ter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Chesterfield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ter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Chesterfield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ter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Chesterfield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Chesterfield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Chesterfield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Chesterfield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Chesterfield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£1,862,563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Chesterfield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£30,338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£627,409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£44,945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£1,124,055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£1,862,563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Chesterfield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Chesterfield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Chesterfield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Chesterfield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Chesterfield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Chesterfield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E358D7F-0421-48E3-AF9D-9EE5C471369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